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5296C">
        <w:rPr>
          <w:rFonts w:ascii="Arial" w:hAnsi="Arial" w:cs="Arial"/>
          <w:b/>
          <w:caps/>
          <w:sz w:val="28"/>
          <w:szCs w:val="28"/>
        </w:rPr>
        <w:t>2435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5296C" w:rsidP="00C5296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96C">
              <w:rPr>
                <w:rFonts w:ascii="Arial" w:hAnsi="Arial" w:cs="Arial"/>
                <w:sz w:val="20"/>
                <w:szCs w:val="20"/>
              </w:rPr>
              <w:t xml:space="preserve">Congratula o COLÉGIO OBJETIVO JÚNIOR pela realização da Feira do Conhecimento, ocorrida em </w:t>
            </w:r>
            <w:proofErr w:type="gramStart"/>
            <w:r w:rsidRPr="00C5296C"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  <w:r w:rsidRPr="00C5296C">
              <w:rPr>
                <w:rFonts w:ascii="Arial" w:hAnsi="Arial" w:cs="Arial"/>
                <w:sz w:val="20"/>
                <w:szCs w:val="20"/>
              </w:rPr>
              <w:t xml:space="preserve"> de novembro de 2015.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5296C" w:rsidRPr="00C5296C" w:rsidRDefault="00BF791A" w:rsidP="00C5296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C5296C" w:rsidRPr="00C5296C">
        <w:rPr>
          <w:rFonts w:ascii="Arial" w:hAnsi="Arial" w:cs="Arial"/>
        </w:rPr>
        <w:t xml:space="preserve">Moção Congratulatória ao COLÉGIO OBJETIVO </w:t>
      </w:r>
      <w:r w:rsidR="00966671" w:rsidRPr="00C5296C">
        <w:rPr>
          <w:rFonts w:ascii="Arial" w:hAnsi="Arial" w:cs="Arial"/>
        </w:rPr>
        <w:t>JÚNIOR</w:t>
      </w:r>
      <w:bookmarkStart w:id="0" w:name="_GoBack"/>
      <w:bookmarkEnd w:id="0"/>
      <w:r w:rsidR="00C5296C" w:rsidRPr="00C5296C">
        <w:rPr>
          <w:rFonts w:ascii="Arial" w:hAnsi="Arial" w:cs="Arial"/>
        </w:rPr>
        <w:t xml:space="preserve"> </w:t>
      </w:r>
      <w:r w:rsidR="00C5296C" w:rsidRPr="00C5296C">
        <w:rPr>
          <w:rFonts w:ascii="Arial" w:hAnsi="Arial" w:cs="Arial"/>
        </w:rPr>
        <w:t>pela realização da Feira do Conhecimento, ocorrida em 6 de novembro de 2015.</w:t>
      </w:r>
    </w:p>
    <w:p w:rsidR="000F466D" w:rsidRPr="00BF791A" w:rsidRDefault="00C5296C" w:rsidP="00C5296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5296C">
        <w:rPr>
          <w:rFonts w:ascii="Arial" w:hAnsi="Arial" w:cs="Arial"/>
        </w:rPr>
        <w:t xml:space="preserve">Por isso, sem delongas, e reconhecendo a importância do </w:t>
      </w:r>
      <w:r>
        <w:rPr>
          <w:rFonts w:ascii="Arial" w:hAnsi="Arial" w:cs="Arial"/>
        </w:rPr>
        <w:t xml:space="preserve">evento para o </w:t>
      </w:r>
      <w:r w:rsidRPr="00C5296C">
        <w:rPr>
          <w:rFonts w:ascii="Arial" w:hAnsi="Arial" w:cs="Arial"/>
        </w:rPr>
        <w:t xml:space="preserve">desenvolvimento intelectual dos jovens, parabenizamos a instituição pela </w:t>
      </w:r>
      <w:r>
        <w:rPr>
          <w:rFonts w:ascii="Arial" w:hAnsi="Arial" w:cs="Arial"/>
        </w:rPr>
        <w:t>organi</w:t>
      </w:r>
      <w:r w:rsidRPr="00C5296C">
        <w:rPr>
          <w:rFonts w:ascii="Arial" w:hAnsi="Arial" w:cs="Arial"/>
        </w:rPr>
        <w:t xml:space="preserve">zação </w:t>
      </w:r>
      <w:r>
        <w:rPr>
          <w:rFonts w:ascii="Arial" w:hAnsi="Arial" w:cs="Arial"/>
        </w:rPr>
        <w:t>do mesmo, rogando sucesso nas próximas realizações</w:t>
      </w:r>
      <w:r w:rsidRPr="00C5296C">
        <w:rPr>
          <w:rFonts w:ascii="Arial" w:hAnsi="Arial" w:cs="Arial"/>
        </w:rPr>
        <w:t>.</w:t>
      </w:r>
    </w:p>
    <w:p w:rsidR="00C5296C" w:rsidRPr="00C5296C" w:rsidRDefault="00C5296C" w:rsidP="00C5296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5296C">
        <w:rPr>
          <w:rFonts w:ascii="Arial" w:hAnsi="Arial" w:cs="Arial"/>
        </w:rPr>
        <w:t>Assim, reforçando nossos sinceros cumprimentos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providências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r w:rsidRPr="00C5296C">
        <w:rPr>
          <w:rFonts w:ascii="Arial" w:hAnsi="Arial" w:cs="Arial"/>
        </w:rPr>
        <w:t xml:space="preserve">divulgação desta propositura ao COLÉGIO OBJETIVO JÚNIOR DE JACAREÍ, pela </w:t>
      </w:r>
      <w:r>
        <w:rPr>
          <w:rFonts w:ascii="Arial" w:hAnsi="Arial" w:cs="Arial"/>
        </w:rPr>
        <w:t xml:space="preserve">realização da </w:t>
      </w:r>
      <w:r w:rsidRPr="00C5296C">
        <w:rPr>
          <w:rFonts w:ascii="Arial" w:hAnsi="Arial" w:cs="Arial"/>
        </w:rPr>
        <w:t>Feira do Conhecimento.</w:t>
      </w:r>
    </w:p>
    <w:p w:rsidR="000F466D" w:rsidRDefault="00BF791A" w:rsidP="00C5296C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5296C">
        <w:rPr>
          <w:rFonts w:ascii="Arial" w:hAnsi="Arial" w:cs="Arial"/>
        </w:rPr>
        <w:t>11 de novembro de 2015.</w:t>
      </w:r>
    </w:p>
    <w:p w:rsidR="00C5296C" w:rsidRDefault="00C5296C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5296C" w:rsidRDefault="00C5296C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5296C" w:rsidRDefault="00C5296C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5296C" w:rsidRPr="00C5296C" w:rsidRDefault="00C5296C" w:rsidP="00C5296C">
      <w:pPr>
        <w:jc w:val="center"/>
        <w:rPr>
          <w:rFonts w:ascii="Arial" w:hAnsi="Arial"/>
          <w:b/>
        </w:rPr>
      </w:pPr>
      <w:r w:rsidRPr="00C5296C">
        <w:rPr>
          <w:rFonts w:ascii="Arial" w:hAnsi="Arial"/>
          <w:b/>
        </w:rPr>
        <w:t>ANTONELE MARMO</w:t>
      </w:r>
    </w:p>
    <w:p w:rsidR="00C5296C" w:rsidRPr="00C5296C" w:rsidRDefault="00C5296C" w:rsidP="00C5296C">
      <w:pPr>
        <w:jc w:val="center"/>
        <w:rPr>
          <w:rFonts w:ascii="Arial" w:hAnsi="Arial"/>
        </w:rPr>
      </w:pPr>
      <w:r w:rsidRPr="00C5296C">
        <w:rPr>
          <w:rFonts w:ascii="Arial" w:hAnsi="Arial"/>
        </w:rPr>
        <w:t>Vereador - PT</w:t>
      </w:r>
    </w:p>
    <w:sectPr w:rsidR="00C5296C" w:rsidRPr="00C5296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100" w:rsidRDefault="005F7100">
      <w:r>
        <w:separator/>
      </w:r>
    </w:p>
  </w:endnote>
  <w:endnote w:type="continuationSeparator" w:id="0">
    <w:p w:rsidR="005F7100" w:rsidRDefault="005F7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100" w:rsidRDefault="005F7100">
      <w:r>
        <w:separator/>
      </w:r>
    </w:p>
  </w:footnote>
  <w:footnote w:type="continuationSeparator" w:id="0">
    <w:p w:rsidR="005F7100" w:rsidRDefault="005F7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7215ABE" wp14:editId="25A2E0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48C42AD" wp14:editId="43E6EA6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CBC0994" wp14:editId="24C82C2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F7100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66671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5296C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51DB5-FB7D-45E0-83C8-15042D9B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2015-11-10T11:03:00Z</dcterms:created>
  <dcterms:modified xsi:type="dcterms:W3CDTF">2015-11-10T11:04:00Z</dcterms:modified>
</cp:coreProperties>
</file>